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975"/>
        <w:gridCol w:w="1080"/>
        <w:gridCol w:w="1122"/>
        <w:gridCol w:w="1325"/>
      </w:tblGrid>
      <w:tr w:rsidR="0035341E" w:rsidRPr="0035341E" w:rsidTr="00D80BF9">
        <w:trPr>
          <w:trHeight w:val="600"/>
          <w:jc w:val="center"/>
        </w:trPr>
        <w:tc>
          <w:tcPr>
            <w:tcW w:w="8490" w:type="dxa"/>
            <w:gridSpan w:val="5"/>
            <w:shd w:val="clear" w:color="000000" w:fill="BDD6EE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: </w:t>
            </w: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Αιθανόλη</w:t>
            </w: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bookmarkStart w:id="0" w:name="_GoBack"/>
            <w:bookmarkEnd w:id="0"/>
          </w:p>
        </w:tc>
      </w:tr>
      <w:tr w:rsidR="0035341E" w:rsidRPr="0035341E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5" w:type="dxa"/>
            <w:shd w:val="clear" w:color="000000" w:fill="FFFF9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35341E" w:rsidRPr="0035341E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5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35341E" w:rsidRPr="0035341E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5341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5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534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3534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3534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3534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5341E" w:rsidRPr="0035341E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5" w:type="dxa"/>
            <w:shd w:val="clear" w:color="auto" w:fill="auto"/>
            <w:vAlign w:val="center"/>
          </w:tcPr>
          <w:p w:rsidR="0035341E" w:rsidRPr="0035341E" w:rsidRDefault="0035341E" w:rsidP="0035341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hAnsi="Tahoma" w:cs="Tahoma"/>
                <w:color w:val="000000"/>
                <w:sz w:val="18"/>
                <w:szCs w:val="18"/>
              </w:rPr>
              <w:t>Απόλυτη αιθανόλη, καθαρότητας &gt;99,9%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5341E" w:rsidRPr="0035341E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75" w:type="dxa"/>
            <w:shd w:val="clear" w:color="auto" w:fill="auto"/>
            <w:vAlign w:val="center"/>
          </w:tcPr>
          <w:p w:rsidR="0035341E" w:rsidRPr="0035341E" w:rsidRDefault="0035341E" w:rsidP="0035341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35341E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35341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2,5 </w:t>
            </w:r>
            <w:proofErr w:type="spellStart"/>
            <w:r w:rsidRPr="0035341E">
              <w:rPr>
                <w:rFonts w:ascii="Tahoma" w:hAnsi="Tahoma" w:cs="Tahoma"/>
                <w:color w:val="000000"/>
                <w:sz w:val="18"/>
                <w:szCs w:val="18"/>
              </w:rPr>
              <w:t>lt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35341E" w:rsidRPr="0035341E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5" w:type="dxa"/>
            <w:shd w:val="clear" w:color="auto" w:fill="auto"/>
            <w:vAlign w:val="center"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341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35341E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5341E" w:rsidRPr="0035341E" w:rsidRDefault="0035341E" w:rsidP="0035341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341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35341E" w:rsidRDefault="00B43CAA" w:rsidP="0035341E"/>
    <w:sectPr w:rsidR="00B43CAA" w:rsidRPr="0035341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5341E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37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2025-11-24T10:42:00Z</dcterms:created>
  <dcterms:modified xsi:type="dcterms:W3CDTF">2025-11-24T10:42:00Z</dcterms:modified>
</cp:coreProperties>
</file>